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Monkland, Herefordshire.</w:t>
      </w: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Chyrch</w:t>
      </w:r>
      <w:proofErr w:type="spellEnd"/>
      <w:r>
        <w:rPr>
          <w:rFonts w:ascii="Times New Roman" w:hAnsi="Times New Roman" w:cs="Times New Roman"/>
          <w:sz w:val="24"/>
          <w:szCs w:val="24"/>
        </w:rPr>
        <w:t>, Rector of the College of Westbury,</w:t>
      </w: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Shropshire(q.v.).</w:t>
      </w: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(The Register of Edmund Lacy, Bishop of Hereford 1417-20 p.120)</w:t>
      </w: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3A1" w:rsidRPr="00B343A1" w:rsidRDefault="00B343A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  <w:bookmarkStart w:id="0" w:name="_GoBack"/>
      <w:bookmarkEnd w:id="0"/>
    </w:p>
    <w:sectPr w:rsidR="00B343A1" w:rsidRPr="00B343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3A1" w:rsidRDefault="00B343A1" w:rsidP="00564E3C">
      <w:pPr>
        <w:spacing w:after="0" w:line="240" w:lineRule="auto"/>
      </w:pPr>
      <w:r>
        <w:separator/>
      </w:r>
    </w:p>
  </w:endnote>
  <w:endnote w:type="continuationSeparator" w:id="0">
    <w:p w:rsidR="00B343A1" w:rsidRDefault="00B343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343A1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3A1" w:rsidRDefault="00B343A1" w:rsidP="00564E3C">
      <w:pPr>
        <w:spacing w:after="0" w:line="240" w:lineRule="auto"/>
      </w:pPr>
      <w:r>
        <w:separator/>
      </w:r>
    </w:p>
  </w:footnote>
  <w:footnote w:type="continuationSeparator" w:id="0">
    <w:p w:rsidR="00B343A1" w:rsidRDefault="00B343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A1"/>
    <w:rsid w:val="00372DC6"/>
    <w:rsid w:val="00564E3C"/>
    <w:rsid w:val="0064591D"/>
    <w:rsid w:val="00B343A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B6B26"/>
  <w15:chartTrackingRefBased/>
  <w15:docId w15:val="{0971DCB9-A3F8-48CA-93CE-BA782965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2016-01-07T21:57:00Z</dcterms:created>
  <dcterms:modified xsi:type="dcterms:W3CDTF">2016-01-07T22:01:00Z</dcterms:modified>
</cp:coreProperties>
</file>